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9B0" w:rsidRDefault="00474A24" w:rsidP="00474A24">
      <w:pPr>
        <w:pStyle w:val="30"/>
        <w:rPr>
          <w:color w:val="000000"/>
          <w:sz w:val="28"/>
          <w:szCs w:val="28"/>
        </w:rPr>
      </w:pPr>
      <w:r>
        <w:rPr>
          <w:kern w:val="36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CA49B0" w:rsidRPr="00EB1BC9">
        <w:rPr>
          <w:color w:val="000000"/>
          <w:sz w:val="28"/>
          <w:szCs w:val="28"/>
        </w:rPr>
        <w:t xml:space="preserve">Приложение </w:t>
      </w:r>
    </w:p>
    <w:p w:rsidR="00CA49B0" w:rsidRDefault="00CA49B0" w:rsidP="00CA49B0">
      <w:pPr>
        <w:pStyle w:val="30"/>
        <w:ind w:left="5670"/>
        <w:jc w:val="right"/>
        <w:rPr>
          <w:color w:val="000000"/>
          <w:sz w:val="28"/>
          <w:szCs w:val="28"/>
        </w:rPr>
      </w:pPr>
      <w:r w:rsidRPr="00EB1BC9">
        <w:rPr>
          <w:color w:val="000000"/>
          <w:sz w:val="28"/>
          <w:szCs w:val="28"/>
        </w:rPr>
        <w:t xml:space="preserve">к Порядку, </w:t>
      </w:r>
      <w:r>
        <w:rPr>
          <w:color w:val="000000"/>
          <w:sz w:val="28"/>
          <w:szCs w:val="28"/>
        </w:rPr>
        <w:t xml:space="preserve">утвержденному </w:t>
      </w:r>
    </w:p>
    <w:p w:rsidR="00CA49B0" w:rsidRPr="00EB1BC9" w:rsidRDefault="00CA49B0" w:rsidP="00CA49B0">
      <w:pPr>
        <w:pStyle w:val="30"/>
        <w:ind w:left="567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EB1BC9">
        <w:rPr>
          <w:color w:val="000000"/>
          <w:sz w:val="28"/>
          <w:szCs w:val="28"/>
        </w:rPr>
        <w:t>ешени</w:t>
      </w:r>
      <w:r>
        <w:rPr>
          <w:color w:val="000000"/>
          <w:sz w:val="28"/>
          <w:szCs w:val="28"/>
        </w:rPr>
        <w:t>ем</w:t>
      </w:r>
      <w:r w:rsidRPr="00EB1BC9">
        <w:rPr>
          <w:color w:val="000000"/>
          <w:sz w:val="28"/>
          <w:szCs w:val="28"/>
        </w:rPr>
        <w:t xml:space="preserve"> Думы от </w:t>
      </w:r>
      <w:r>
        <w:rPr>
          <w:color w:val="000000"/>
          <w:sz w:val="28"/>
          <w:szCs w:val="28"/>
        </w:rPr>
        <w:t>27.06.2013</w:t>
      </w:r>
      <w:r w:rsidRPr="00EB1BC9">
        <w:rPr>
          <w:color w:val="000000"/>
          <w:sz w:val="28"/>
          <w:szCs w:val="28"/>
        </w:rPr>
        <w:t xml:space="preserve"> №</w:t>
      </w:r>
      <w:r>
        <w:rPr>
          <w:color w:val="000000"/>
          <w:sz w:val="28"/>
          <w:szCs w:val="28"/>
        </w:rPr>
        <w:t xml:space="preserve"> 157</w:t>
      </w:r>
    </w:p>
    <w:p w:rsidR="00CA49B0" w:rsidRPr="00E3418B" w:rsidRDefault="00CA49B0" w:rsidP="00CA49B0">
      <w:pPr>
        <w:pStyle w:val="30"/>
        <w:ind w:left="5670"/>
        <w:jc w:val="right"/>
        <w:rPr>
          <w:color w:val="000000"/>
          <w:szCs w:val="24"/>
        </w:rPr>
      </w:pPr>
    </w:p>
    <w:p w:rsidR="00CA49B0" w:rsidRDefault="00CA49B0" w:rsidP="00CA49B0">
      <w:pPr>
        <w:jc w:val="center"/>
        <w:rPr>
          <w:sz w:val="24"/>
          <w:szCs w:val="24"/>
        </w:rPr>
      </w:pPr>
    </w:p>
    <w:p w:rsidR="00CA49B0" w:rsidRDefault="00CA49B0" w:rsidP="00CA49B0">
      <w:pPr>
        <w:jc w:val="center"/>
        <w:rPr>
          <w:sz w:val="24"/>
          <w:szCs w:val="24"/>
        </w:rPr>
      </w:pPr>
    </w:p>
    <w:p w:rsidR="00CA49B0" w:rsidRDefault="00CA49B0" w:rsidP="00CA49B0">
      <w:pPr>
        <w:jc w:val="center"/>
        <w:rPr>
          <w:kern w:val="36"/>
          <w:sz w:val="28"/>
          <w:szCs w:val="28"/>
        </w:rPr>
      </w:pPr>
    </w:p>
    <w:p w:rsidR="00CA49B0" w:rsidRDefault="00CA49B0" w:rsidP="00CA49B0">
      <w:pPr>
        <w:spacing w:line="360" w:lineRule="auto"/>
        <w:jc w:val="center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СВЕДЕНИЯ </w:t>
      </w:r>
    </w:p>
    <w:p w:rsidR="00CA49B0" w:rsidRDefault="00CA49B0" w:rsidP="00CA49B0">
      <w:pPr>
        <w:spacing w:line="360" w:lineRule="auto"/>
        <w:jc w:val="center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О ДОХОДАХ, ОБ ИМУЩЕСТВЕ И ОБЯЗАТЕЛЬСТВАХ ИМУЩЕСТВЕННОГО ХАРАКТЕРА</w:t>
      </w:r>
    </w:p>
    <w:p w:rsidR="00CA49B0" w:rsidRDefault="00285234" w:rsidP="00CA49B0">
      <w:pPr>
        <w:spacing w:line="360" w:lineRule="auto"/>
        <w:jc w:val="center"/>
        <w:rPr>
          <w:kern w:val="36"/>
          <w:sz w:val="28"/>
          <w:szCs w:val="28"/>
        </w:rPr>
      </w:pPr>
      <w:r w:rsidRPr="003E5AFF">
        <w:rPr>
          <w:kern w:val="36"/>
          <w:sz w:val="28"/>
          <w:szCs w:val="28"/>
        </w:rPr>
        <w:t xml:space="preserve"> ДИРЕКТОРА  МКУ «СО»</w:t>
      </w:r>
      <w:r>
        <w:rPr>
          <w:kern w:val="36"/>
          <w:sz w:val="28"/>
          <w:szCs w:val="28"/>
        </w:rPr>
        <w:t xml:space="preserve"> </w:t>
      </w:r>
      <w:r w:rsidR="00CA49B0">
        <w:rPr>
          <w:kern w:val="36"/>
          <w:sz w:val="28"/>
          <w:szCs w:val="28"/>
        </w:rPr>
        <w:t xml:space="preserve"> И ЧЛЕНОВ ЕГО СЕМЬИ</w:t>
      </w:r>
      <w:hyperlink r:id="rId8" w:history="1">
        <w:r w:rsidR="00CA49B0" w:rsidRPr="00482ACB">
          <w:rPr>
            <w:b/>
            <w:sz w:val="28"/>
            <w:szCs w:val="28"/>
            <w:vertAlign w:val="superscript"/>
          </w:rPr>
          <w:t>&lt;1&gt;</w:t>
        </w:r>
      </w:hyperlink>
    </w:p>
    <w:p w:rsidR="00CA49B0" w:rsidRDefault="00CA49B0" w:rsidP="00CA49B0">
      <w:pPr>
        <w:rPr>
          <w:kern w:val="36"/>
          <w:sz w:val="24"/>
          <w:szCs w:val="24"/>
        </w:rPr>
      </w:pPr>
      <w:r>
        <w:rPr>
          <w:kern w:val="36"/>
          <w:sz w:val="18"/>
          <w:szCs w:val="18"/>
        </w:rPr>
        <w:t xml:space="preserve">                                                                        </w:t>
      </w:r>
      <w:r w:rsidR="00A10D2D">
        <w:rPr>
          <w:kern w:val="36"/>
          <w:sz w:val="18"/>
          <w:szCs w:val="18"/>
        </w:rPr>
        <w:t xml:space="preserve">         </w:t>
      </w:r>
      <w:r w:rsidR="003E5AFF">
        <w:rPr>
          <w:kern w:val="36"/>
          <w:sz w:val="18"/>
          <w:szCs w:val="18"/>
        </w:rPr>
        <w:t xml:space="preserve">   </w:t>
      </w:r>
      <w:r w:rsidR="00A10D2D">
        <w:rPr>
          <w:kern w:val="36"/>
          <w:sz w:val="18"/>
          <w:szCs w:val="18"/>
        </w:rPr>
        <w:t xml:space="preserve"> </w:t>
      </w:r>
      <w:r w:rsidR="00623535">
        <w:rPr>
          <w:kern w:val="36"/>
          <w:sz w:val="18"/>
          <w:szCs w:val="18"/>
        </w:rPr>
        <w:t xml:space="preserve">        </w:t>
      </w:r>
      <w:r w:rsidRPr="00EB1BC9">
        <w:rPr>
          <w:kern w:val="36"/>
          <w:sz w:val="24"/>
          <w:szCs w:val="24"/>
        </w:rPr>
        <w:t>(полное наименование должности)</w:t>
      </w:r>
    </w:p>
    <w:p w:rsidR="00CA49B0" w:rsidRDefault="00CA49B0" w:rsidP="00CA49B0">
      <w:pPr>
        <w:spacing w:line="360" w:lineRule="auto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                                                       за период с 1 ян</w:t>
      </w:r>
      <w:r w:rsidR="00285234">
        <w:rPr>
          <w:kern w:val="36"/>
          <w:sz w:val="28"/>
          <w:szCs w:val="28"/>
        </w:rPr>
        <w:t>варя по 31 декабря  2012</w:t>
      </w:r>
      <w:r>
        <w:rPr>
          <w:kern w:val="36"/>
          <w:sz w:val="28"/>
          <w:szCs w:val="28"/>
        </w:rPr>
        <w:t xml:space="preserve"> года</w:t>
      </w:r>
    </w:p>
    <w:tbl>
      <w:tblPr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60"/>
        <w:gridCol w:w="2268"/>
        <w:gridCol w:w="2127"/>
        <w:gridCol w:w="1398"/>
        <w:gridCol w:w="2026"/>
        <w:gridCol w:w="1962"/>
        <w:gridCol w:w="1559"/>
        <w:gridCol w:w="1276"/>
        <w:gridCol w:w="1276"/>
      </w:tblGrid>
      <w:tr w:rsidR="00CA49B0" w:rsidRPr="008F568B" w:rsidTr="00042CC9">
        <w:tc>
          <w:tcPr>
            <w:tcW w:w="1560" w:type="dxa"/>
            <w:vMerge w:val="restart"/>
          </w:tcPr>
          <w:p w:rsidR="00CA49B0" w:rsidRPr="007F318E" w:rsidRDefault="00CA49B0" w:rsidP="00E132FD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CA49B0" w:rsidRPr="007F318E" w:rsidRDefault="00CA49B0" w:rsidP="00E132FD">
            <w:pPr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Декларирова</w:t>
            </w:r>
            <w:r w:rsidR="00F47881">
              <w:rPr>
                <w:kern w:val="36"/>
                <w:sz w:val="24"/>
                <w:szCs w:val="24"/>
              </w:rPr>
              <w:t xml:space="preserve">нный годовой доход за  2012 </w:t>
            </w:r>
            <w:r w:rsidRPr="007F318E">
              <w:rPr>
                <w:kern w:val="36"/>
                <w:sz w:val="24"/>
                <w:szCs w:val="24"/>
              </w:rPr>
              <w:t xml:space="preserve"> год</w:t>
            </w:r>
          </w:p>
          <w:p w:rsidR="00CA49B0" w:rsidRPr="007F318E" w:rsidRDefault="00CA49B0" w:rsidP="00E132FD">
            <w:pPr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 xml:space="preserve">     (руб.)</w:t>
            </w:r>
          </w:p>
        </w:tc>
        <w:tc>
          <w:tcPr>
            <w:tcW w:w="7513" w:type="dxa"/>
            <w:gridSpan w:val="4"/>
          </w:tcPr>
          <w:p w:rsidR="00CA49B0" w:rsidRPr="007F318E" w:rsidRDefault="00CA49B0" w:rsidP="00E132FD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11" w:type="dxa"/>
            <w:gridSpan w:val="3"/>
          </w:tcPr>
          <w:p w:rsidR="00CA49B0" w:rsidRPr="007F318E" w:rsidRDefault="00CA49B0" w:rsidP="00E132FD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CA49B0" w:rsidRPr="008F568B" w:rsidTr="00042CC9">
        <w:tc>
          <w:tcPr>
            <w:tcW w:w="1560" w:type="dxa"/>
            <w:vMerge/>
          </w:tcPr>
          <w:p w:rsidR="00CA49B0" w:rsidRPr="007F318E" w:rsidRDefault="00CA49B0" w:rsidP="00E132FD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A49B0" w:rsidRPr="007F318E" w:rsidRDefault="00CA49B0" w:rsidP="00E132FD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2127" w:type="dxa"/>
          </w:tcPr>
          <w:p w:rsidR="00CA49B0" w:rsidRPr="007F318E" w:rsidRDefault="00CA49B0" w:rsidP="00E132FD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98" w:type="dxa"/>
          </w:tcPr>
          <w:p w:rsidR="00CA49B0" w:rsidRPr="007F318E" w:rsidRDefault="00CA49B0" w:rsidP="00E132FD">
            <w:pPr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 xml:space="preserve">площадь </w:t>
            </w:r>
          </w:p>
          <w:p w:rsidR="00CA49B0" w:rsidRPr="007F318E" w:rsidRDefault="00CA49B0" w:rsidP="00E132FD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(кв. м.)</w:t>
            </w:r>
          </w:p>
        </w:tc>
        <w:tc>
          <w:tcPr>
            <w:tcW w:w="2026" w:type="dxa"/>
          </w:tcPr>
          <w:p w:rsidR="00CA49B0" w:rsidRPr="007F318E" w:rsidRDefault="00CA49B0" w:rsidP="00E132FD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страна расположения</w:t>
            </w:r>
          </w:p>
        </w:tc>
        <w:tc>
          <w:tcPr>
            <w:tcW w:w="1962" w:type="dxa"/>
          </w:tcPr>
          <w:p w:rsidR="00CA49B0" w:rsidRPr="007F318E" w:rsidRDefault="00CA49B0" w:rsidP="00E132FD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транспортные средства</w:t>
            </w:r>
          </w:p>
        </w:tc>
        <w:tc>
          <w:tcPr>
            <w:tcW w:w="1559" w:type="dxa"/>
          </w:tcPr>
          <w:p w:rsidR="00CA49B0" w:rsidRPr="007F318E" w:rsidRDefault="00CA49B0" w:rsidP="00E132FD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CA49B0" w:rsidRPr="007F318E" w:rsidRDefault="00CA49B0" w:rsidP="00E132FD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площадь</w:t>
            </w:r>
          </w:p>
          <w:p w:rsidR="00CA49B0" w:rsidRPr="007F318E" w:rsidRDefault="00CA49B0" w:rsidP="00E132FD">
            <w:pPr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(кв. м.)</w:t>
            </w:r>
          </w:p>
        </w:tc>
        <w:tc>
          <w:tcPr>
            <w:tcW w:w="1276" w:type="dxa"/>
          </w:tcPr>
          <w:p w:rsidR="00CA49B0" w:rsidRPr="007F318E" w:rsidRDefault="00CA49B0" w:rsidP="00E132FD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страна расположения</w:t>
            </w:r>
          </w:p>
        </w:tc>
      </w:tr>
      <w:tr w:rsidR="00C7379A" w:rsidRPr="008F568B" w:rsidTr="00042CC9">
        <w:tc>
          <w:tcPr>
            <w:tcW w:w="1560" w:type="dxa"/>
          </w:tcPr>
          <w:p w:rsidR="00C7379A" w:rsidRPr="007F318E" w:rsidRDefault="00C7379A" w:rsidP="00E132FD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Кравченко   Евгений Анатольевич</w:t>
            </w:r>
          </w:p>
        </w:tc>
        <w:tc>
          <w:tcPr>
            <w:tcW w:w="2268" w:type="dxa"/>
          </w:tcPr>
          <w:p w:rsidR="00042CC9" w:rsidRDefault="00042CC9" w:rsidP="00042C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7379A" w:rsidRPr="00E87FFD" w:rsidRDefault="00C7379A" w:rsidP="00042C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494297,41</w:t>
            </w:r>
          </w:p>
          <w:p w:rsidR="00C7379A" w:rsidRPr="007F318E" w:rsidRDefault="00C7379A" w:rsidP="00042CC9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</w:p>
        </w:tc>
        <w:tc>
          <w:tcPr>
            <w:tcW w:w="2127" w:type="dxa"/>
          </w:tcPr>
          <w:p w:rsidR="00C7379A" w:rsidRPr="007F318E" w:rsidRDefault="00C7379A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sz w:val="26"/>
                <w:szCs w:val="26"/>
              </w:rPr>
              <w:t>Земельный участок</w:t>
            </w:r>
          </w:p>
        </w:tc>
        <w:tc>
          <w:tcPr>
            <w:tcW w:w="1398" w:type="dxa"/>
          </w:tcPr>
          <w:p w:rsidR="00C7379A" w:rsidRPr="007F318E" w:rsidRDefault="00C7379A" w:rsidP="00042CC9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780,0</w:t>
            </w:r>
          </w:p>
        </w:tc>
        <w:tc>
          <w:tcPr>
            <w:tcW w:w="2026" w:type="dxa"/>
          </w:tcPr>
          <w:p w:rsidR="00C7379A" w:rsidRPr="007F318E" w:rsidRDefault="00C7379A" w:rsidP="00042CC9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</w:tc>
        <w:tc>
          <w:tcPr>
            <w:tcW w:w="1962" w:type="dxa"/>
          </w:tcPr>
          <w:p w:rsidR="00C7379A" w:rsidRPr="007F318E" w:rsidRDefault="00C7379A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sz w:val="26"/>
                <w:szCs w:val="26"/>
                <w:lang w:val="en-US"/>
              </w:rPr>
              <w:t xml:space="preserve">Mitsubishi </w:t>
            </w:r>
            <w:r>
              <w:rPr>
                <w:sz w:val="26"/>
                <w:szCs w:val="26"/>
              </w:rPr>
              <w:t xml:space="preserve"> «</w:t>
            </w:r>
            <w:r>
              <w:rPr>
                <w:sz w:val="26"/>
                <w:szCs w:val="26"/>
                <w:lang w:val="en-US"/>
              </w:rPr>
              <w:t>Chariot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</w:tcPr>
          <w:p w:rsidR="00C7379A" w:rsidRPr="007F318E" w:rsidRDefault="00C7379A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sz w:val="26"/>
                <w:szCs w:val="26"/>
              </w:rPr>
              <w:t>Земельный участок</w:t>
            </w:r>
          </w:p>
        </w:tc>
        <w:tc>
          <w:tcPr>
            <w:tcW w:w="1276" w:type="dxa"/>
          </w:tcPr>
          <w:p w:rsidR="00C7379A" w:rsidRPr="007F318E" w:rsidRDefault="00C7379A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 w:rsidRPr="00A467FE">
              <w:rPr>
                <w:sz w:val="26"/>
                <w:szCs w:val="26"/>
              </w:rPr>
              <w:t>720</w:t>
            </w:r>
          </w:p>
        </w:tc>
        <w:tc>
          <w:tcPr>
            <w:tcW w:w="1276" w:type="dxa"/>
          </w:tcPr>
          <w:p w:rsidR="00C7379A" w:rsidRPr="007F318E" w:rsidRDefault="00C7379A" w:rsidP="00042CC9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</w:tc>
      </w:tr>
      <w:tr w:rsidR="00C7379A" w:rsidRPr="008F568B" w:rsidTr="00042CC9">
        <w:tc>
          <w:tcPr>
            <w:tcW w:w="1560" w:type="dxa"/>
          </w:tcPr>
          <w:p w:rsidR="00C7379A" w:rsidRDefault="00C7379A" w:rsidP="00E132FD">
            <w:pPr>
              <w:rPr>
                <w:kern w:val="36"/>
                <w:sz w:val="24"/>
                <w:szCs w:val="24"/>
              </w:rPr>
            </w:pPr>
          </w:p>
        </w:tc>
        <w:tc>
          <w:tcPr>
            <w:tcW w:w="2268" w:type="dxa"/>
          </w:tcPr>
          <w:p w:rsidR="00C7379A" w:rsidRDefault="00C7379A" w:rsidP="00042C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C7379A" w:rsidRDefault="00C7379A" w:rsidP="00042CC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Жилой дом</w:t>
            </w:r>
          </w:p>
        </w:tc>
        <w:tc>
          <w:tcPr>
            <w:tcW w:w="1398" w:type="dxa"/>
          </w:tcPr>
          <w:p w:rsidR="00C7379A" w:rsidRPr="007F318E" w:rsidRDefault="00C7379A" w:rsidP="00042CC9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27,2</w:t>
            </w:r>
          </w:p>
        </w:tc>
        <w:tc>
          <w:tcPr>
            <w:tcW w:w="2026" w:type="dxa"/>
          </w:tcPr>
          <w:p w:rsidR="00C7379A" w:rsidRPr="007F318E" w:rsidRDefault="00C7379A" w:rsidP="00042CC9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</w:tc>
        <w:tc>
          <w:tcPr>
            <w:tcW w:w="1962" w:type="dxa"/>
          </w:tcPr>
          <w:p w:rsidR="00C7379A" w:rsidRPr="007F318E" w:rsidRDefault="00C7379A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sz w:val="26"/>
                <w:szCs w:val="26"/>
                <w:lang w:val="en-US"/>
              </w:rPr>
              <w:t xml:space="preserve">Mitsubishi </w:t>
            </w:r>
            <w:r>
              <w:rPr>
                <w:sz w:val="26"/>
                <w:szCs w:val="26"/>
              </w:rPr>
              <w:t xml:space="preserve"> «</w:t>
            </w:r>
            <w:r>
              <w:rPr>
                <w:sz w:val="26"/>
                <w:szCs w:val="26"/>
                <w:lang w:val="en-US"/>
              </w:rPr>
              <w:t>Canter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</w:tcPr>
          <w:p w:rsidR="00C7379A" w:rsidRPr="007F318E" w:rsidRDefault="00C7379A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sz w:val="26"/>
                <w:szCs w:val="26"/>
              </w:rPr>
              <w:t>Земельный участок</w:t>
            </w:r>
          </w:p>
        </w:tc>
        <w:tc>
          <w:tcPr>
            <w:tcW w:w="1276" w:type="dxa"/>
          </w:tcPr>
          <w:p w:rsidR="00C7379A" w:rsidRPr="007F318E" w:rsidRDefault="00C7379A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 w:rsidRPr="00A467FE">
              <w:rPr>
                <w:sz w:val="26"/>
                <w:szCs w:val="26"/>
              </w:rPr>
              <w:t>594,7</w:t>
            </w:r>
          </w:p>
        </w:tc>
        <w:tc>
          <w:tcPr>
            <w:tcW w:w="1276" w:type="dxa"/>
          </w:tcPr>
          <w:p w:rsidR="00C7379A" w:rsidRPr="007F318E" w:rsidRDefault="00C7379A" w:rsidP="00042CC9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</w:tc>
      </w:tr>
      <w:tr w:rsidR="00C7379A" w:rsidRPr="008F568B" w:rsidTr="00042CC9">
        <w:tc>
          <w:tcPr>
            <w:tcW w:w="1560" w:type="dxa"/>
          </w:tcPr>
          <w:p w:rsidR="00C7379A" w:rsidRDefault="00C7379A" w:rsidP="00E132FD">
            <w:pPr>
              <w:rPr>
                <w:kern w:val="36"/>
                <w:sz w:val="24"/>
                <w:szCs w:val="24"/>
              </w:rPr>
            </w:pPr>
          </w:p>
        </w:tc>
        <w:tc>
          <w:tcPr>
            <w:tcW w:w="2268" w:type="dxa"/>
          </w:tcPr>
          <w:p w:rsidR="00C7379A" w:rsidRDefault="00C7379A" w:rsidP="00042C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C7379A" w:rsidRDefault="00C7379A" w:rsidP="00042CC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2-х комнатная квартира</w:t>
            </w:r>
          </w:p>
          <w:p w:rsidR="00C7379A" w:rsidRDefault="00C7379A" w:rsidP="00042CC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долевая 1/2</w:t>
            </w:r>
          </w:p>
        </w:tc>
        <w:tc>
          <w:tcPr>
            <w:tcW w:w="1398" w:type="dxa"/>
          </w:tcPr>
          <w:p w:rsidR="00C7379A" w:rsidRPr="007F318E" w:rsidRDefault="00C7379A" w:rsidP="00042CC9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43,9</w:t>
            </w:r>
          </w:p>
        </w:tc>
        <w:tc>
          <w:tcPr>
            <w:tcW w:w="2026" w:type="dxa"/>
          </w:tcPr>
          <w:p w:rsidR="00C7379A" w:rsidRPr="007F318E" w:rsidRDefault="00C7379A" w:rsidP="00042CC9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</w:tc>
        <w:tc>
          <w:tcPr>
            <w:tcW w:w="1962" w:type="dxa"/>
          </w:tcPr>
          <w:p w:rsidR="00C7379A" w:rsidRPr="007F318E" w:rsidRDefault="00C7379A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 w:rsidRPr="005D5CA9">
              <w:rPr>
                <w:sz w:val="26"/>
                <w:szCs w:val="26"/>
              </w:rPr>
              <w:t>Автоприцеп</w:t>
            </w:r>
            <w:r>
              <w:rPr>
                <w:sz w:val="26"/>
                <w:szCs w:val="26"/>
              </w:rPr>
              <w:t xml:space="preserve"> лодочный</w:t>
            </w:r>
          </w:p>
        </w:tc>
        <w:tc>
          <w:tcPr>
            <w:tcW w:w="1559" w:type="dxa"/>
          </w:tcPr>
          <w:p w:rsidR="00C7379A" w:rsidRPr="007F318E" w:rsidRDefault="00C7379A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sz w:val="26"/>
                <w:szCs w:val="26"/>
              </w:rPr>
              <w:t>3-х комнатная квартира</w:t>
            </w:r>
          </w:p>
        </w:tc>
        <w:tc>
          <w:tcPr>
            <w:tcW w:w="1276" w:type="dxa"/>
          </w:tcPr>
          <w:p w:rsidR="00C7379A" w:rsidRPr="007F318E" w:rsidRDefault="00C7379A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sz w:val="26"/>
                <w:szCs w:val="26"/>
              </w:rPr>
              <w:t>61,9</w:t>
            </w:r>
          </w:p>
        </w:tc>
        <w:tc>
          <w:tcPr>
            <w:tcW w:w="1276" w:type="dxa"/>
          </w:tcPr>
          <w:p w:rsidR="00C7379A" w:rsidRPr="007F318E" w:rsidRDefault="00C7379A" w:rsidP="00042CC9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</w:tc>
      </w:tr>
      <w:tr w:rsidR="00C7379A" w:rsidRPr="008F568B" w:rsidTr="00042CC9">
        <w:tc>
          <w:tcPr>
            <w:tcW w:w="1560" w:type="dxa"/>
          </w:tcPr>
          <w:p w:rsidR="00C7379A" w:rsidRDefault="00C7379A" w:rsidP="00E132FD">
            <w:pPr>
              <w:rPr>
                <w:kern w:val="36"/>
                <w:sz w:val="24"/>
                <w:szCs w:val="24"/>
              </w:rPr>
            </w:pPr>
          </w:p>
          <w:p w:rsidR="00623535" w:rsidRDefault="00623535" w:rsidP="00E132FD">
            <w:pPr>
              <w:rPr>
                <w:kern w:val="36"/>
                <w:sz w:val="24"/>
                <w:szCs w:val="24"/>
              </w:rPr>
            </w:pPr>
          </w:p>
          <w:p w:rsidR="00623535" w:rsidRDefault="00623535" w:rsidP="00E132FD">
            <w:pPr>
              <w:rPr>
                <w:kern w:val="36"/>
                <w:sz w:val="24"/>
                <w:szCs w:val="24"/>
              </w:rPr>
            </w:pPr>
          </w:p>
        </w:tc>
        <w:tc>
          <w:tcPr>
            <w:tcW w:w="2268" w:type="dxa"/>
          </w:tcPr>
          <w:p w:rsidR="00C7379A" w:rsidRDefault="00C7379A" w:rsidP="00042C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C7379A" w:rsidRDefault="00C7379A" w:rsidP="00042CC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96955">
              <w:rPr>
                <w:sz w:val="26"/>
                <w:szCs w:val="26"/>
              </w:rPr>
              <w:t>Гаражи</w:t>
            </w:r>
          </w:p>
        </w:tc>
        <w:tc>
          <w:tcPr>
            <w:tcW w:w="1398" w:type="dxa"/>
          </w:tcPr>
          <w:p w:rsidR="00C7379A" w:rsidRPr="007F318E" w:rsidRDefault="00C7379A" w:rsidP="00042CC9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93,0</w:t>
            </w:r>
          </w:p>
        </w:tc>
        <w:tc>
          <w:tcPr>
            <w:tcW w:w="2026" w:type="dxa"/>
          </w:tcPr>
          <w:p w:rsidR="00C7379A" w:rsidRPr="007F318E" w:rsidRDefault="00C7379A" w:rsidP="00042CC9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</w:tc>
        <w:tc>
          <w:tcPr>
            <w:tcW w:w="1962" w:type="dxa"/>
          </w:tcPr>
          <w:p w:rsidR="00C7379A" w:rsidRDefault="00C7379A" w:rsidP="00042C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Мотолодка</w:t>
            </w:r>
          </w:p>
          <w:p w:rsidR="00C7379A" w:rsidRPr="007F318E" w:rsidRDefault="00C7379A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379A" w:rsidRPr="007F318E" w:rsidRDefault="00C7379A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</w:p>
        </w:tc>
        <w:tc>
          <w:tcPr>
            <w:tcW w:w="1276" w:type="dxa"/>
          </w:tcPr>
          <w:p w:rsidR="00C7379A" w:rsidRPr="007F318E" w:rsidRDefault="00C7379A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</w:p>
        </w:tc>
        <w:tc>
          <w:tcPr>
            <w:tcW w:w="1276" w:type="dxa"/>
          </w:tcPr>
          <w:p w:rsidR="00C7379A" w:rsidRPr="007F318E" w:rsidRDefault="00C7379A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</w:p>
        </w:tc>
      </w:tr>
      <w:tr w:rsidR="00C7379A" w:rsidRPr="008F568B" w:rsidTr="00042CC9">
        <w:tc>
          <w:tcPr>
            <w:tcW w:w="1560" w:type="dxa"/>
          </w:tcPr>
          <w:p w:rsidR="00C7379A" w:rsidRDefault="00C7379A" w:rsidP="00F47881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lastRenderedPageBreak/>
              <w:t>(супруга)</w:t>
            </w:r>
          </w:p>
          <w:p w:rsidR="00C7379A" w:rsidRPr="007F318E" w:rsidRDefault="00C7379A" w:rsidP="00F47881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 xml:space="preserve">Кравченко Светлана Алексеевна </w:t>
            </w:r>
          </w:p>
        </w:tc>
        <w:tc>
          <w:tcPr>
            <w:tcW w:w="2268" w:type="dxa"/>
          </w:tcPr>
          <w:p w:rsidR="00042CC9" w:rsidRDefault="00042CC9" w:rsidP="00042CC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2CC9" w:rsidRDefault="00042CC9" w:rsidP="00042CC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593309,84</w:t>
            </w:r>
          </w:p>
          <w:p w:rsidR="00C7379A" w:rsidRPr="007F318E" w:rsidRDefault="00C7379A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</w:p>
        </w:tc>
        <w:tc>
          <w:tcPr>
            <w:tcW w:w="2127" w:type="dxa"/>
          </w:tcPr>
          <w:p w:rsidR="00042CC9" w:rsidRDefault="00042CC9" w:rsidP="00042C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3-х комнатная квартира</w:t>
            </w:r>
          </w:p>
          <w:p w:rsidR="00C7379A" w:rsidRPr="00042CC9" w:rsidRDefault="00042CC9" w:rsidP="00042C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долевая  1/2</w:t>
            </w:r>
          </w:p>
        </w:tc>
        <w:tc>
          <w:tcPr>
            <w:tcW w:w="1398" w:type="dxa"/>
          </w:tcPr>
          <w:p w:rsidR="00042CC9" w:rsidRDefault="00042CC9" w:rsidP="00042CC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C7379A" w:rsidRPr="007F318E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sz w:val="26"/>
                <w:szCs w:val="26"/>
              </w:rPr>
              <w:t>61,9</w:t>
            </w:r>
          </w:p>
        </w:tc>
        <w:tc>
          <w:tcPr>
            <w:tcW w:w="2026" w:type="dxa"/>
          </w:tcPr>
          <w:p w:rsidR="00042CC9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</w:p>
          <w:p w:rsidR="00C7379A" w:rsidRPr="007F318E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</w:tc>
        <w:tc>
          <w:tcPr>
            <w:tcW w:w="1962" w:type="dxa"/>
          </w:tcPr>
          <w:p w:rsidR="00042CC9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</w:p>
          <w:p w:rsidR="00C7379A" w:rsidRPr="007F318E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042CC9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</w:p>
          <w:p w:rsidR="00C7379A" w:rsidRPr="007F318E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1276" w:type="dxa"/>
          </w:tcPr>
          <w:p w:rsidR="00042CC9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</w:p>
          <w:p w:rsidR="00C7379A" w:rsidRPr="007F318E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1276" w:type="dxa"/>
          </w:tcPr>
          <w:p w:rsidR="00042CC9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</w:p>
          <w:p w:rsidR="00C7379A" w:rsidRPr="007F318E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</w:tr>
      <w:tr w:rsidR="00C7379A" w:rsidRPr="008F568B" w:rsidTr="00042CC9">
        <w:tc>
          <w:tcPr>
            <w:tcW w:w="1560" w:type="dxa"/>
          </w:tcPr>
          <w:p w:rsidR="00C7379A" w:rsidRDefault="00C7379A" w:rsidP="00E132FD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(сын)</w:t>
            </w:r>
          </w:p>
          <w:p w:rsidR="00C7379A" w:rsidRPr="007F318E" w:rsidRDefault="00C7379A" w:rsidP="00E132FD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 xml:space="preserve">Кравченко Руслан Евгеньевич </w:t>
            </w:r>
          </w:p>
        </w:tc>
        <w:tc>
          <w:tcPr>
            <w:tcW w:w="2268" w:type="dxa"/>
          </w:tcPr>
          <w:p w:rsidR="00C7379A" w:rsidRDefault="00C7379A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</w:p>
          <w:p w:rsidR="00042CC9" w:rsidRPr="007F318E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2127" w:type="dxa"/>
          </w:tcPr>
          <w:p w:rsidR="00042CC9" w:rsidRDefault="00042CC9" w:rsidP="00042C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3-х комнатная квартира</w:t>
            </w:r>
          </w:p>
          <w:p w:rsidR="00C7379A" w:rsidRPr="007F318E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sz w:val="26"/>
                <w:szCs w:val="26"/>
              </w:rPr>
              <w:t>долевая  1/2</w:t>
            </w:r>
          </w:p>
        </w:tc>
        <w:tc>
          <w:tcPr>
            <w:tcW w:w="1398" w:type="dxa"/>
          </w:tcPr>
          <w:p w:rsidR="00042CC9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</w:p>
          <w:p w:rsidR="00C7379A" w:rsidRPr="007F318E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61,9</w:t>
            </w:r>
          </w:p>
        </w:tc>
        <w:tc>
          <w:tcPr>
            <w:tcW w:w="2026" w:type="dxa"/>
          </w:tcPr>
          <w:p w:rsidR="00042CC9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</w:p>
          <w:p w:rsidR="00C7379A" w:rsidRPr="007F318E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</w:tc>
        <w:tc>
          <w:tcPr>
            <w:tcW w:w="1962" w:type="dxa"/>
          </w:tcPr>
          <w:p w:rsidR="00042CC9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</w:p>
          <w:p w:rsidR="00C7379A" w:rsidRPr="007F318E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042CC9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</w:p>
          <w:p w:rsidR="00C7379A" w:rsidRPr="007F318E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1276" w:type="dxa"/>
          </w:tcPr>
          <w:p w:rsidR="00042CC9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</w:p>
          <w:p w:rsidR="00C7379A" w:rsidRPr="007F318E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1276" w:type="dxa"/>
          </w:tcPr>
          <w:p w:rsidR="00042CC9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</w:p>
          <w:p w:rsidR="00C7379A" w:rsidRPr="007F318E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</w:tr>
      <w:tr w:rsidR="00042CC9" w:rsidRPr="008F568B" w:rsidTr="00042CC9">
        <w:trPr>
          <w:trHeight w:val="750"/>
        </w:trPr>
        <w:tc>
          <w:tcPr>
            <w:tcW w:w="1560" w:type="dxa"/>
          </w:tcPr>
          <w:p w:rsidR="00042CC9" w:rsidRPr="007F318E" w:rsidRDefault="00042CC9" w:rsidP="00E132FD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 xml:space="preserve">(дочь) Кравченко Олеся Евгеньевна  </w:t>
            </w:r>
          </w:p>
        </w:tc>
        <w:tc>
          <w:tcPr>
            <w:tcW w:w="2268" w:type="dxa"/>
          </w:tcPr>
          <w:p w:rsidR="00042CC9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</w:p>
          <w:p w:rsidR="00042CC9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2127" w:type="dxa"/>
          </w:tcPr>
          <w:p w:rsidR="00042CC9" w:rsidRDefault="00042CC9" w:rsidP="004729EF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</w:p>
          <w:p w:rsidR="00042CC9" w:rsidRPr="007F318E" w:rsidRDefault="00042CC9" w:rsidP="004729EF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1398" w:type="dxa"/>
          </w:tcPr>
          <w:p w:rsidR="00042CC9" w:rsidRDefault="00042CC9" w:rsidP="004729EF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</w:p>
          <w:p w:rsidR="00042CC9" w:rsidRPr="007F318E" w:rsidRDefault="00042CC9" w:rsidP="004729EF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2026" w:type="dxa"/>
          </w:tcPr>
          <w:p w:rsidR="00042CC9" w:rsidRDefault="00042CC9" w:rsidP="004729EF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</w:p>
          <w:p w:rsidR="00042CC9" w:rsidRPr="007F318E" w:rsidRDefault="00042CC9" w:rsidP="004729EF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1962" w:type="dxa"/>
          </w:tcPr>
          <w:p w:rsidR="00042CC9" w:rsidRDefault="00042CC9" w:rsidP="004729EF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</w:p>
          <w:p w:rsidR="00042CC9" w:rsidRPr="007F318E" w:rsidRDefault="00042CC9" w:rsidP="004729EF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042CC9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</w:p>
          <w:p w:rsidR="00042CC9" w:rsidRPr="007F318E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1276" w:type="dxa"/>
          </w:tcPr>
          <w:p w:rsidR="00042CC9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</w:p>
          <w:p w:rsidR="00042CC9" w:rsidRPr="007F318E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1276" w:type="dxa"/>
          </w:tcPr>
          <w:p w:rsidR="00042CC9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</w:p>
          <w:p w:rsidR="00042CC9" w:rsidRPr="007F318E" w:rsidRDefault="00042CC9" w:rsidP="00042CC9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</w:tr>
    </w:tbl>
    <w:p w:rsidR="00CA49B0" w:rsidRPr="00530D7C" w:rsidRDefault="00CA49B0" w:rsidP="00CA49B0">
      <w:pPr>
        <w:autoSpaceDE w:val="0"/>
        <w:autoSpaceDN w:val="0"/>
        <w:adjustRightInd w:val="0"/>
        <w:jc w:val="both"/>
      </w:pPr>
      <w:r w:rsidRPr="00530D7C">
        <w:t>_____________________________</w:t>
      </w:r>
    </w:p>
    <w:p w:rsidR="00CA49B0" w:rsidRDefault="00CA49B0" w:rsidP="00CA49B0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  <w:vertAlign w:val="superscript"/>
        </w:rPr>
      </w:pPr>
    </w:p>
    <w:p w:rsidR="003E5AFF" w:rsidRDefault="003E5AFF" w:rsidP="00CA49B0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  <w:vertAlign w:val="superscript"/>
        </w:rPr>
      </w:pPr>
    </w:p>
    <w:p w:rsidR="003E5AFF" w:rsidRDefault="003E5AFF" w:rsidP="003E5AFF">
      <w:pPr>
        <w:autoSpaceDE w:val="0"/>
        <w:autoSpaceDN w:val="0"/>
        <w:adjustRightInd w:val="0"/>
        <w:jc w:val="both"/>
      </w:pPr>
    </w:p>
    <w:p w:rsidR="003E5AFF" w:rsidRDefault="003E5AFF" w:rsidP="003E5AFF">
      <w:pPr>
        <w:autoSpaceDE w:val="0"/>
        <w:autoSpaceDN w:val="0"/>
        <w:adjustRightInd w:val="0"/>
        <w:jc w:val="both"/>
      </w:pPr>
    </w:p>
    <w:p w:rsidR="003E5AFF" w:rsidRPr="003E5AFF" w:rsidRDefault="003E5AFF" w:rsidP="003E5AFF"/>
    <w:p w:rsidR="003E5AFF" w:rsidRPr="003E5AFF" w:rsidRDefault="003E5AFF" w:rsidP="003E5AFF"/>
    <w:p w:rsidR="003E5AFF" w:rsidRDefault="003E5AFF" w:rsidP="003E5AFF"/>
    <w:p w:rsidR="003E5AFF" w:rsidRPr="003E5AFF" w:rsidRDefault="003E5AFF" w:rsidP="003E5AFF">
      <w:pPr>
        <w:tabs>
          <w:tab w:val="left" w:pos="1005"/>
        </w:tabs>
        <w:ind w:right="-454"/>
        <w:rPr>
          <w:sz w:val="28"/>
          <w:szCs w:val="28"/>
        </w:rPr>
      </w:pPr>
      <w:r w:rsidRPr="003E5AFF">
        <w:rPr>
          <w:sz w:val="28"/>
          <w:szCs w:val="28"/>
        </w:rPr>
        <w:t xml:space="preserve">Директор МКУ «СО»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Pr="003E5AFF">
        <w:rPr>
          <w:sz w:val="28"/>
          <w:szCs w:val="28"/>
        </w:rPr>
        <w:t xml:space="preserve">  Кравченко Е.А.</w:t>
      </w:r>
    </w:p>
    <w:sectPr w:rsidR="003E5AFF" w:rsidRPr="003E5AFF" w:rsidSect="00285234">
      <w:headerReference w:type="even" r:id="rId9"/>
      <w:headerReference w:type="default" r:id="rId10"/>
      <w:pgSz w:w="16840" w:h="11907" w:orient="landscape"/>
      <w:pgMar w:top="993" w:right="1134" w:bottom="851" w:left="1134" w:header="284" w:footer="2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16F" w:rsidRDefault="00AB116F">
      <w:r>
        <w:separator/>
      </w:r>
    </w:p>
  </w:endnote>
  <w:endnote w:type="continuationSeparator" w:id="1">
    <w:p w:rsidR="00AB116F" w:rsidRDefault="00AB1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16F" w:rsidRDefault="00AB116F">
      <w:r>
        <w:separator/>
      </w:r>
    </w:p>
  </w:footnote>
  <w:footnote w:type="continuationSeparator" w:id="1">
    <w:p w:rsidR="00AB116F" w:rsidRDefault="00AB11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11C" w:rsidRDefault="0047411C" w:rsidP="00CA49B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411C" w:rsidRDefault="0047411C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9B0" w:rsidRDefault="00CA49B0" w:rsidP="00CA49B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23535">
      <w:rPr>
        <w:rStyle w:val="a5"/>
        <w:noProof/>
      </w:rPr>
      <w:t>2</w:t>
    </w:r>
    <w:r>
      <w:rPr>
        <w:rStyle w:val="a5"/>
      </w:rPr>
      <w:fldChar w:fldCharType="end"/>
    </w:r>
  </w:p>
  <w:p w:rsidR="0047411C" w:rsidRDefault="0047411C" w:rsidP="0078736B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A05"/>
    <w:multiLevelType w:val="singleLevel"/>
    <w:tmpl w:val="197885E8"/>
    <w:lvl w:ilvl="0">
      <w:numFmt w:val="bullet"/>
      <w:lvlText w:val="-"/>
      <w:lvlJc w:val="left"/>
      <w:pPr>
        <w:tabs>
          <w:tab w:val="num" w:pos="2250"/>
        </w:tabs>
        <w:ind w:left="2250" w:hanging="360"/>
      </w:pPr>
      <w:rPr>
        <w:rFonts w:hint="default"/>
      </w:rPr>
    </w:lvl>
  </w:abstractNum>
  <w:abstractNum w:abstractNumId="1">
    <w:nsid w:val="0ACA071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DCA2A34"/>
    <w:multiLevelType w:val="singleLevel"/>
    <w:tmpl w:val="7E3C4666"/>
    <w:lvl w:ilvl="0">
      <w:start w:val="2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">
    <w:nsid w:val="12520E70"/>
    <w:multiLevelType w:val="singleLevel"/>
    <w:tmpl w:val="FF2C02B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>
    <w:nsid w:val="162E13A9"/>
    <w:multiLevelType w:val="singleLevel"/>
    <w:tmpl w:val="C9E021B6"/>
    <w:lvl w:ilvl="0">
      <w:numFmt w:val="bullet"/>
      <w:lvlText w:val=""/>
      <w:lvlJc w:val="left"/>
      <w:pPr>
        <w:tabs>
          <w:tab w:val="num" w:pos="3645"/>
        </w:tabs>
        <w:ind w:left="3645" w:hanging="3645"/>
      </w:pPr>
      <w:rPr>
        <w:rFonts w:ascii="Symbol" w:hAnsi="Symbol" w:hint="default"/>
      </w:rPr>
    </w:lvl>
  </w:abstractNum>
  <w:abstractNum w:abstractNumId="5">
    <w:nsid w:val="35890AD2"/>
    <w:multiLevelType w:val="hybridMultilevel"/>
    <w:tmpl w:val="5358AF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3607A6"/>
    <w:multiLevelType w:val="hybridMultilevel"/>
    <w:tmpl w:val="3EC47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D130EB"/>
    <w:multiLevelType w:val="hybridMultilevel"/>
    <w:tmpl w:val="9B58F2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7C1356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683345F8"/>
    <w:multiLevelType w:val="singleLevel"/>
    <w:tmpl w:val="4A7E2BE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8B12B38"/>
    <w:multiLevelType w:val="singleLevel"/>
    <w:tmpl w:val="4A7E2BE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8"/>
  </w:num>
  <w:num w:numId="6">
    <w:abstractNumId w:val="9"/>
  </w:num>
  <w:num w:numId="7">
    <w:abstractNumId w:val="10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attachedTemplate r:id="rId1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7FBE"/>
    <w:rsid w:val="000107C4"/>
    <w:rsid w:val="000128BD"/>
    <w:rsid w:val="00013EB5"/>
    <w:rsid w:val="00042CC9"/>
    <w:rsid w:val="000557F0"/>
    <w:rsid w:val="00060F0B"/>
    <w:rsid w:val="000646B7"/>
    <w:rsid w:val="00092C2C"/>
    <w:rsid w:val="000970AA"/>
    <w:rsid w:val="000C3730"/>
    <w:rsid w:val="000D2EB1"/>
    <w:rsid w:val="000D6536"/>
    <w:rsid w:val="000E29A6"/>
    <w:rsid w:val="00101306"/>
    <w:rsid w:val="00122ECD"/>
    <w:rsid w:val="00155BA3"/>
    <w:rsid w:val="001604A2"/>
    <w:rsid w:val="00176812"/>
    <w:rsid w:val="001929D2"/>
    <w:rsid w:val="001A3618"/>
    <w:rsid w:val="001B2AE1"/>
    <w:rsid w:val="001C6604"/>
    <w:rsid w:val="001D11E5"/>
    <w:rsid w:val="001D24B7"/>
    <w:rsid w:val="001D5920"/>
    <w:rsid w:val="001E1102"/>
    <w:rsid w:val="001E4873"/>
    <w:rsid w:val="001E7FF9"/>
    <w:rsid w:val="002047E4"/>
    <w:rsid w:val="00204F2E"/>
    <w:rsid w:val="002141C7"/>
    <w:rsid w:val="002155FC"/>
    <w:rsid w:val="002203A5"/>
    <w:rsid w:val="00232C6C"/>
    <w:rsid w:val="00250362"/>
    <w:rsid w:val="00285234"/>
    <w:rsid w:val="002861AA"/>
    <w:rsid w:val="002A1150"/>
    <w:rsid w:val="002B7A7A"/>
    <w:rsid w:val="002C4252"/>
    <w:rsid w:val="002C5938"/>
    <w:rsid w:val="00311DA0"/>
    <w:rsid w:val="00321F57"/>
    <w:rsid w:val="0033001C"/>
    <w:rsid w:val="0034774C"/>
    <w:rsid w:val="00361825"/>
    <w:rsid w:val="0038344D"/>
    <w:rsid w:val="00386407"/>
    <w:rsid w:val="003A567F"/>
    <w:rsid w:val="003B1E69"/>
    <w:rsid w:val="003D2313"/>
    <w:rsid w:val="003D4449"/>
    <w:rsid w:val="003D6BC5"/>
    <w:rsid w:val="003E569C"/>
    <w:rsid w:val="003E5AFF"/>
    <w:rsid w:val="003E6A37"/>
    <w:rsid w:val="003F4C6F"/>
    <w:rsid w:val="003F6A00"/>
    <w:rsid w:val="00414FEE"/>
    <w:rsid w:val="00424DE8"/>
    <w:rsid w:val="00425795"/>
    <w:rsid w:val="00425EA5"/>
    <w:rsid w:val="00430864"/>
    <w:rsid w:val="00445A66"/>
    <w:rsid w:val="0046597A"/>
    <w:rsid w:val="0047411C"/>
    <w:rsid w:val="00474A24"/>
    <w:rsid w:val="00477431"/>
    <w:rsid w:val="004A55F6"/>
    <w:rsid w:val="004B6BDE"/>
    <w:rsid w:val="004C546A"/>
    <w:rsid w:val="004D0008"/>
    <w:rsid w:val="004D5FB1"/>
    <w:rsid w:val="004E5901"/>
    <w:rsid w:val="00512348"/>
    <w:rsid w:val="005127E5"/>
    <w:rsid w:val="005233C6"/>
    <w:rsid w:val="00524406"/>
    <w:rsid w:val="005278CF"/>
    <w:rsid w:val="00547B67"/>
    <w:rsid w:val="00552607"/>
    <w:rsid w:val="005717CD"/>
    <w:rsid w:val="00575DD6"/>
    <w:rsid w:val="00591448"/>
    <w:rsid w:val="005A5852"/>
    <w:rsid w:val="005D421D"/>
    <w:rsid w:val="005D49D7"/>
    <w:rsid w:val="005E3BA7"/>
    <w:rsid w:val="005E5B20"/>
    <w:rsid w:val="005E70D8"/>
    <w:rsid w:val="005E77FF"/>
    <w:rsid w:val="005F1970"/>
    <w:rsid w:val="0061595F"/>
    <w:rsid w:val="00623535"/>
    <w:rsid w:val="0064267E"/>
    <w:rsid w:val="00644E9F"/>
    <w:rsid w:val="006626A1"/>
    <w:rsid w:val="0066281E"/>
    <w:rsid w:val="006652A4"/>
    <w:rsid w:val="00677D58"/>
    <w:rsid w:val="006A0ED7"/>
    <w:rsid w:val="006A1354"/>
    <w:rsid w:val="006B396D"/>
    <w:rsid w:val="006C6EFE"/>
    <w:rsid w:val="006E6B30"/>
    <w:rsid w:val="00701B29"/>
    <w:rsid w:val="007028CC"/>
    <w:rsid w:val="00703AF8"/>
    <w:rsid w:val="00733058"/>
    <w:rsid w:val="007456EC"/>
    <w:rsid w:val="00761B45"/>
    <w:rsid w:val="0078736B"/>
    <w:rsid w:val="007F6293"/>
    <w:rsid w:val="007F7CE5"/>
    <w:rsid w:val="00824E7F"/>
    <w:rsid w:val="00832AF9"/>
    <w:rsid w:val="00844DBB"/>
    <w:rsid w:val="00881CC8"/>
    <w:rsid w:val="008E012E"/>
    <w:rsid w:val="00905F48"/>
    <w:rsid w:val="00917FC0"/>
    <w:rsid w:val="0092317F"/>
    <w:rsid w:val="009330F1"/>
    <w:rsid w:val="0096602A"/>
    <w:rsid w:val="00986C92"/>
    <w:rsid w:val="00990E86"/>
    <w:rsid w:val="009936F7"/>
    <w:rsid w:val="009A3FCB"/>
    <w:rsid w:val="009A4CC8"/>
    <w:rsid w:val="009B1232"/>
    <w:rsid w:val="009B383B"/>
    <w:rsid w:val="009C0FA9"/>
    <w:rsid w:val="009D0167"/>
    <w:rsid w:val="009D7AA0"/>
    <w:rsid w:val="00A10D2D"/>
    <w:rsid w:val="00A206D1"/>
    <w:rsid w:val="00A2147A"/>
    <w:rsid w:val="00A238FB"/>
    <w:rsid w:val="00A255EB"/>
    <w:rsid w:val="00A539EE"/>
    <w:rsid w:val="00A66FF6"/>
    <w:rsid w:val="00A9103E"/>
    <w:rsid w:val="00A9217F"/>
    <w:rsid w:val="00AA0B19"/>
    <w:rsid w:val="00AA451D"/>
    <w:rsid w:val="00AB116F"/>
    <w:rsid w:val="00AE1E55"/>
    <w:rsid w:val="00AF388C"/>
    <w:rsid w:val="00B03EFC"/>
    <w:rsid w:val="00B155DA"/>
    <w:rsid w:val="00B245AE"/>
    <w:rsid w:val="00B35652"/>
    <w:rsid w:val="00B60AE7"/>
    <w:rsid w:val="00B87D40"/>
    <w:rsid w:val="00B92DA3"/>
    <w:rsid w:val="00B96CD1"/>
    <w:rsid w:val="00BB0907"/>
    <w:rsid w:val="00BC0993"/>
    <w:rsid w:val="00BC1836"/>
    <w:rsid w:val="00BD2593"/>
    <w:rsid w:val="00BD4A3A"/>
    <w:rsid w:val="00BF60FF"/>
    <w:rsid w:val="00C03D65"/>
    <w:rsid w:val="00C07EDC"/>
    <w:rsid w:val="00C12472"/>
    <w:rsid w:val="00C1696E"/>
    <w:rsid w:val="00C27FBE"/>
    <w:rsid w:val="00C43142"/>
    <w:rsid w:val="00C4349C"/>
    <w:rsid w:val="00C6156C"/>
    <w:rsid w:val="00C7083B"/>
    <w:rsid w:val="00C7379A"/>
    <w:rsid w:val="00C81700"/>
    <w:rsid w:val="00C85502"/>
    <w:rsid w:val="00C93283"/>
    <w:rsid w:val="00C95D51"/>
    <w:rsid w:val="00CA49B0"/>
    <w:rsid w:val="00CC7EEC"/>
    <w:rsid w:val="00CE1AF4"/>
    <w:rsid w:val="00CF1005"/>
    <w:rsid w:val="00CF3B85"/>
    <w:rsid w:val="00D43060"/>
    <w:rsid w:val="00D4398B"/>
    <w:rsid w:val="00D53D39"/>
    <w:rsid w:val="00D774DA"/>
    <w:rsid w:val="00D84408"/>
    <w:rsid w:val="00DA45B1"/>
    <w:rsid w:val="00DB689F"/>
    <w:rsid w:val="00E132FD"/>
    <w:rsid w:val="00E134E7"/>
    <w:rsid w:val="00E64811"/>
    <w:rsid w:val="00E67785"/>
    <w:rsid w:val="00E848F3"/>
    <w:rsid w:val="00E8717D"/>
    <w:rsid w:val="00E9604F"/>
    <w:rsid w:val="00EB4B94"/>
    <w:rsid w:val="00ED42DE"/>
    <w:rsid w:val="00ED4795"/>
    <w:rsid w:val="00EF2438"/>
    <w:rsid w:val="00F47881"/>
    <w:rsid w:val="00F678EF"/>
    <w:rsid w:val="00F95135"/>
    <w:rsid w:val="00FA167F"/>
    <w:rsid w:val="00FA2EB4"/>
    <w:rsid w:val="00FB5430"/>
    <w:rsid w:val="00FB7AF6"/>
    <w:rsid w:val="00FE19F9"/>
    <w:rsid w:val="00FF4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708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left="284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left="708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</w:style>
  <w:style w:type="paragraph" w:styleId="8">
    <w:name w:val="heading 8"/>
    <w:basedOn w:val="a"/>
    <w:next w:val="a"/>
    <w:qFormat/>
    <w:pPr>
      <w:keepNext/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spacing w:line="360" w:lineRule="auto"/>
      <w:jc w:val="center"/>
      <w:outlineLvl w:val="8"/>
    </w:pPr>
    <w:rPr>
      <w:b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styleId="a5">
    <w:name w:val="page number"/>
    <w:basedOn w:val="a0"/>
  </w:style>
  <w:style w:type="paragraph" w:styleId="a6">
    <w:name w:val="Body Text Indent"/>
    <w:basedOn w:val="a"/>
    <w:pPr>
      <w:ind w:left="705"/>
    </w:pPr>
    <w:rPr>
      <w:sz w:val="28"/>
    </w:rPr>
  </w:style>
  <w:style w:type="paragraph" w:styleId="a7">
    <w:name w:val="Body Text"/>
    <w:basedOn w:val="a"/>
    <w:rPr>
      <w:sz w:val="28"/>
    </w:rPr>
  </w:style>
  <w:style w:type="paragraph" w:styleId="a8">
    <w:name w:val="caption"/>
    <w:basedOn w:val="a"/>
    <w:next w:val="a"/>
    <w:qFormat/>
    <w:pPr>
      <w:jc w:val="center"/>
    </w:pPr>
    <w:rPr>
      <w:b/>
      <w:sz w:val="24"/>
    </w:rPr>
  </w:style>
  <w:style w:type="paragraph" w:styleId="20">
    <w:name w:val="Body Text 2"/>
    <w:basedOn w:val="a"/>
    <w:pPr>
      <w:jc w:val="both"/>
    </w:pPr>
    <w:rPr>
      <w:sz w:val="28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Indent 2"/>
    <w:basedOn w:val="a"/>
    <w:pPr>
      <w:ind w:firstLine="708"/>
      <w:jc w:val="both"/>
    </w:pPr>
    <w:rPr>
      <w:sz w:val="24"/>
    </w:rPr>
  </w:style>
  <w:style w:type="paragraph" w:styleId="30">
    <w:name w:val="Body Text 3"/>
    <w:basedOn w:val="a"/>
    <w:link w:val="31"/>
    <w:rPr>
      <w:sz w:val="24"/>
    </w:rPr>
  </w:style>
  <w:style w:type="paragraph" w:styleId="aa">
    <w:name w:val="Document Map"/>
    <w:basedOn w:val="a"/>
    <w:semiHidden/>
    <w:pPr>
      <w:shd w:val="clear" w:color="auto" w:fill="000080"/>
    </w:pPr>
    <w:rPr>
      <w:rFonts w:ascii="Tahoma" w:hAnsi="Tahoma"/>
    </w:rPr>
  </w:style>
  <w:style w:type="character" w:styleId="ab">
    <w:name w:val="Hyperlink"/>
    <w:basedOn w:val="a0"/>
    <w:rsid w:val="000D6536"/>
    <w:rPr>
      <w:color w:val="0000FF"/>
      <w:u w:val="single"/>
    </w:rPr>
  </w:style>
  <w:style w:type="paragraph" w:styleId="ac">
    <w:name w:val="Balloon Text"/>
    <w:basedOn w:val="a"/>
    <w:semiHidden/>
    <w:rsid w:val="00917FC0"/>
    <w:rPr>
      <w:rFonts w:ascii="Tahoma" w:hAnsi="Tahoma" w:cs="Tahoma"/>
      <w:sz w:val="16"/>
      <w:szCs w:val="16"/>
    </w:rPr>
  </w:style>
  <w:style w:type="paragraph" w:customStyle="1" w:styleId="CharCharChar">
    <w:name w:val=" Знак Char Знак Знак Знак Char Знак Знак Знак Char"/>
    <w:basedOn w:val="a"/>
    <w:rsid w:val="00FE19F9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31">
    <w:name w:val="Основной текст 3 Знак"/>
    <w:basedOn w:val="a0"/>
    <w:link w:val="30"/>
    <w:locked/>
    <w:rsid w:val="00425EA5"/>
    <w:rPr>
      <w:sz w:val="24"/>
      <w:lang w:val="ru-RU" w:eastAsia="ru-RU" w:bidi="ar-SA"/>
    </w:rPr>
  </w:style>
  <w:style w:type="character" w:customStyle="1" w:styleId="ad">
    <w:name w:val=" Знак Знак"/>
    <w:basedOn w:val="a0"/>
    <w:rsid w:val="003E569C"/>
    <w:rPr>
      <w:sz w:val="24"/>
      <w:lang w:val="ru-RU" w:eastAsia="ru-RU" w:bidi="ar-SA"/>
    </w:rPr>
  </w:style>
  <w:style w:type="paragraph" w:styleId="ae">
    <w:name w:val="List Paragraph"/>
    <w:basedOn w:val="a"/>
    <w:qFormat/>
    <w:rsid w:val="00552607"/>
    <w:pPr>
      <w:ind w:left="708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52607"/>
    <w:rPr>
      <w:lang w:val="ru-RU" w:eastAsia="ru-RU" w:bidi="ar-SA"/>
    </w:rPr>
  </w:style>
  <w:style w:type="character" w:customStyle="1" w:styleId="10">
    <w:name w:val=" Знак Знак1"/>
    <w:basedOn w:val="a0"/>
    <w:locked/>
    <w:rsid w:val="00013EB5"/>
    <w:rPr>
      <w:sz w:val="24"/>
      <w:lang w:val="ru-RU" w:eastAsia="ru-RU" w:bidi="ar-SA"/>
    </w:rPr>
  </w:style>
  <w:style w:type="character" w:customStyle="1" w:styleId="40">
    <w:name w:val=" Знак Знак4"/>
    <w:basedOn w:val="a0"/>
    <w:locked/>
    <w:rsid w:val="00CA49B0"/>
    <w:rPr>
      <w:sz w:val="24"/>
      <w:lang w:val="ru-RU" w:eastAsia="ru-RU" w:bidi="ar-SA"/>
    </w:rPr>
  </w:style>
  <w:style w:type="paragraph" w:customStyle="1" w:styleId="ConsPlusNormal">
    <w:name w:val="ConsPlusNormal"/>
    <w:rsid w:val="00F478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960778315691A4168BEA1F49910B6C092ACF943F2CF796B4F8E4DDB907211E46E4C810B020BB9DYFI3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blan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F8D2-076B-40EA-BB85-A058FD3D3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blank.dot</Template>
  <TotalTime>14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MHC</Company>
  <LinksUpToDate>false</LinksUpToDate>
  <CharactersWithSpaces>1990</CharactersWithSpaces>
  <SharedDoc>false</SharedDoc>
  <HLinks>
    <vt:vector size="12" baseType="variant">
      <vt:variant>
        <vt:i4>3866727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consultantplus://offline/ref=F6960778315691A4168BEA1F49910B6C092ACF943F2CF796B4F8E4DDB907211E46E4C810B020BB9DYFI3E</vt:lpwstr>
      </vt:variant>
      <vt:variant>
        <vt:lpwstr/>
      </vt:variant>
      <vt:variant>
        <vt:i4>3866727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consultantplus://offline/ref=F6960778315691A4168BEA1F49910B6C092ACF943F2CF796B4F8E4DDB907211E46E4C810B020BB9DYFI3E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Ольга А Ивченко</dc:creator>
  <cp:keywords/>
  <cp:lastModifiedBy>Shef</cp:lastModifiedBy>
  <cp:revision>3</cp:revision>
  <cp:lastPrinted>2013-07-08T02:55:00Z</cp:lastPrinted>
  <dcterms:created xsi:type="dcterms:W3CDTF">2013-07-08T03:11:00Z</dcterms:created>
  <dcterms:modified xsi:type="dcterms:W3CDTF">2013-07-08T03:11:00Z</dcterms:modified>
</cp:coreProperties>
</file>